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28F" w:rsidRDefault="0018328F" w:rsidP="0018328F">
      <w:pPr>
        <w:pStyle w:val="NoSpacing"/>
      </w:pPr>
      <w:r>
        <w:rPr>
          <w:u w:val="single"/>
        </w:rPr>
        <w:t>John PLUMER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18328F" w:rsidRDefault="0018328F" w:rsidP="0018328F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18328F" w:rsidRDefault="0018328F" w:rsidP="0018328F">
      <w:pPr>
        <w:pStyle w:val="NoSpacing"/>
      </w:pPr>
    </w:p>
    <w:p w:rsidR="0018328F" w:rsidRDefault="0018328F" w:rsidP="0018328F">
      <w:pPr>
        <w:pStyle w:val="NoSpacing"/>
      </w:pPr>
    </w:p>
    <w:p w:rsidR="0018328F" w:rsidRDefault="0018328F" w:rsidP="0018328F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 the £100 loaned by the City to Henry VI.</w:t>
      </w:r>
    </w:p>
    <w:p w:rsidR="0018328F" w:rsidRDefault="0018328F" w:rsidP="0018328F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18328F" w:rsidRDefault="0018328F" w:rsidP="0018328F">
      <w:pPr>
        <w:pStyle w:val="NoSpacing"/>
      </w:pPr>
    </w:p>
    <w:p w:rsidR="0018328F" w:rsidRDefault="0018328F" w:rsidP="0018328F">
      <w:pPr>
        <w:pStyle w:val="NoSpacing"/>
      </w:pPr>
    </w:p>
    <w:p w:rsidR="0018328F" w:rsidRPr="00FE1445" w:rsidRDefault="0018328F" w:rsidP="0018328F">
      <w:pPr>
        <w:pStyle w:val="NoSpacing"/>
      </w:pPr>
      <w:r>
        <w:t>15 January 2018</w:t>
      </w:r>
    </w:p>
    <w:p w:rsidR="006B2F86" w:rsidRPr="0018328F" w:rsidRDefault="0018328F" w:rsidP="00E71FC3">
      <w:pPr>
        <w:pStyle w:val="NoSpacing"/>
      </w:pPr>
    </w:p>
    <w:sectPr w:rsidR="006B2F86" w:rsidRPr="001832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28F" w:rsidRDefault="0018328F" w:rsidP="00E71FC3">
      <w:pPr>
        <w:spacing w:after="0" w:line="240" w:lineRule="auto"/>
      </w:pPr>
      <w:r>
        <w:separator/>
      </w:r>
    </w:p>
  </w:endnote>
  <w:endnote w:type="continuationSeparator" w:id="0">
    <w:p w:rsidR="0018328F" w:rsidRDefault="001832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28F" w:rsidRDefault="0018328F" w:rsidP="00E71FC3">
      <w:pPr>
        <w:spacing w:after="0" w:line="240" w:lineRule="auto"/>
      </w:pPr>
      <w:r>
        <w:separator/>
      </w:r>
    </w:p>
  </w:footnote>
  <w:footnote w:type="continuationSeparator" w:id="0">
    <w:p w:rsidR="0018328F" w:rsidRDefault="001832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8F"/>
    <w:rsid w:val="001832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DF03B"/>
  <w15:chartTrackingRefBased/>
  <w15:docId w15:val="{7327AEF0-BA45-428E-9DB0-D6263F543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2018-01-15T21:24:00Z</dcterms:created>
  <dcterms:modified xsi:type="dcterms:W3CDTF">2018-01-15T21:26:00Z</dcterms:modified>
</cp:coreProperties>
</file>